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394D2" w14:textId="008588BB"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bookmarkStart w:id="0" w:name="_GoBack"/>
      <w:bookmarkEnd w:id="0"/>
      <w:r w:rsidRPr="00E24546">
        <w:rPr>
          <w:b/>
          <w:i w:val="0"/>
          <w:sz w:val="22"/>
          <w:szCs w:val="22"/>
        </w:rPr>
        <w:t xml:space="preserve">Załącznik nr </w:t>
      </w:r>
      <w:r w:rsidR="00C95D34">
        <w:rPr>
          <w:b/>
          <w:i w:val="0"/>
          <w:sz w:val="22"/>
          <w:szCs w:val="22"/>
        </w:rPr>
        <w:t>1 do SIWZ</w:t>
      </w:r>
    </w:p>
    <w:p w14:paraId="1DA11E99" w14:textId="77777777" w:rsidR="005103B9" w:rsidRDefault="005103B9" w:rsidP="005103B9">
      <w:pPr>
        <w:spacing w:after="0" w:line="480" w:lineRule="auto"/>
        <w:rPr>
          <w:b/>
        </w:rPr>
      </w:pPr>
    </w:p>
    <w:p w14:paraId="491F930C" w14:textId="77777777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D114B3" w:rsidRPr="00D114B3">
        <w:rPr>
          <w:rFonts w:ascii="Times New Roman" w:hAnsi="Times New Roman"/>
          <w:b/>
        </w:rPr>
        <w:t>DZ/10/2019</w:t>
      </w:r>
    </w:p>
    <w:p w14:paraId="5B59076D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017ED929" w14:textId="77777777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D114B3" w:rsidRPr="00D114B3">
        <w:rPr>
          <w:sz w:val="22"/>
          <w:szCs w:val="22"/>
        </w:rPr>
        <w:t>Szpital w Knurowie Sp. z o.o.</w:t>
      </w:r>
    </w:p>
    <w:p w14:paraId="7A5DB755" w14:textId="77777777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D114B3" w:rsidRPr="00D114B3">
        <w:rPr>
          <w:sz w:val="22"/>
          <w:szCs w:val="22"/>
        </w:rPr>
        <w:t>Niepodległości</w:t>
      </w:r>
      <w:r w:rsidRPr="00E24546">
        <w:rPr>
          <w:sz w:val="22"/>
          <w:szCs w:val="22"/>
        </w:rPr>
        <w:t xml:space="preserve"> </w:t>
      </w:r>
      <w:r w:rsidR="00D114B3" w:rsidRPr="00D114B3">
        <w:rPr>
          <w:sz w:val="22"/>
          <w:szCs w:val="22"/>
        </w:rPr>
        <w:t>8</w:t>
      </w:r>
      <w:r w:rsidRPr="00E24546">
        <w:rPr>
          <w:sz w:val="22"/>
          <w:szCs w:val="22"/>
        </w:rPr>
        <w:t xml:space="preserve"> </w:t>
      </w:r>
    </w:p>
    <w:p w14:paraId="784F35FB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D114B3" w:rsidRPr="00D114B3">
        <w:rPr>
          <w:sz w:val="22"/>
          <w:szCs w:val="22"/>
        </w:rPr>
        <w:t>44-190</w:t>
      </w:r>
      <w:r w:rsidRPr="00E24546">
        <w:rPr>
          <w:sz w:val="22"/>
          <w:szCs w:val="22"/>
        </w:rPr>
        <w:t xml:space="preserve"> </w:t>
      </w:r>
      <w:r w:rsidR="00D114B3" w:rsidRPr="00D114B3">
        <w:rPr>
          <w:sz w:val="22"/>
          <w:szCs w:val="22"/>
        </w:rPr>
        <w:t>Knurów</w:t>
      </w:r>
    </w:p>
    <w:p w14:paraId="11D6DE8A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7B240D73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3124F342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7194F5D4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7AA7B176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14:paraId="0E4FE7FE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2A83B2F2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1974C62F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2FE3AB81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4C3730B4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14:paraId="7C54561C" w14:textId="77777777"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14:paraId="4A785F84" w14:textId="77777777"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06F521CC" w14:textId="77777777"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D114B3" w:rsidRPr="00D114B3">
        <w:rPr>
          <w:rFonts w:ascii="Times New Roman" w:hAnsi="Times New Roman"/>
        </w:rPr>
        <w:t>(</w:t>
      </w:r>
      <w:proofErr w:type="spellStart"/>
      <w:r w:rsidR="00D114B3" w:rsidRPr="00D114B3">
        <w:rPr>
          <w:rFonts w:ascii="Times New Roman" w:hAnsi="Times New Roman"/>
        </w:rPr>
        <w:t>t.j</w:t>
      </w:r>
      <w:proofErr w:type="spellEnd"/>
      <w:r w:rsidR="00D114B3" w:rsidRPr="00D114B3">
        <w:rPr>
          <w:rFonts w:ascii="Times New Roman" w:hAnsi="Times New Roman"/>
        </w:rPr>
        <w:t>. Dz. U. z  2018 r. poz. 1986)</w:t>
      </w:r>
      <w:r w:rsidR="00F66810" w:rsidRPr="00F90CD1">
        <w:rPr>
          <w:rFonts w:ascii="Times New Roman" w:hAnsi="Times New Roman"/>
        </w:rPr>
        <w:t xml:space="preserve"> (dalej jako: ustawa Pzp), dotyczące:</w:t>
      </w:r>
    </w:p>
    <w:p w14:paraId="051E5698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14:paraId="77ECC3A2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14:paraId="511A0374" w14:textId="77777777"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14:paraId="6E035EAA" w14:textId="77777777"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1253A4AF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DE18A0B" w14:textId="77777777"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D114B3" w:rsidRPr="00D114B3">
        <w:rPr>
          <w:rFonts w:ascii="Times New Roman" w:hAnsi="Times New Roman"/>
          <w:b/>
        </w:rPr>
        <w:t>Zakup sprzętu endoskopowego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D114B3" w:rsidRPr="00D114B3">
        <w:rPr>
          <w:rFonts w:ascii="Times New Roman" w:hAnsi="Times New Roman"/>
          <w:b/>
        </w:rPr>
        <w:t>Szpital w Knurowie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407991E0" w14:textId="77777777"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DE1BF7" w14:textId="77777777"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14:paraId="6DE3812F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14:paraId="4BDFD997" w14:textId="77777777"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65AB56E3" w14:textId="77777777"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793124EB" w14:textId="77777777" w:rsidR="00292198" w:rsidRPr="00292198" w:rsidRDefault="00292198" w:rsidP="00292198">
      <w:pPr>
        <w:rPr>
          <w:rFonts w:ascii="Times New Roman" w:hAnsi="Times New Roman"/>
        </w:rPr>
      </w:pPr>
    </w:p>
    <w:p w14:paraId="6D623F2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6D1CED9D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9D4A064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3D19D5A6" w14:textId="77777777"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26196C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lastRenderedPageBreak/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07AA0F17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2211AA71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1AC476A9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7E09016A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3A883F69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17F57B62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3F8B2915" w14:textId="77777777"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8B3D33C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5BB7F04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0504643E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14866350" w14:textId="77777777"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14:paraId="281DADF1" w14:textId="77777777" w:rsidTr="005103B9">
        <w:tc>
          <w:tcPr>
            <w:tcW w:w="709" w:type="dxa"/>
          </w:tcPr>
          <w:p w14:paraId="029C9DCD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14:paraId="4D5E7B9E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3CB93471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15A6B6B1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7BB6A5C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BEC1EE5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1C69F802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85C1CC6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0C8ACAC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5D952D08" w14:textId="77777777"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14:paraId="3EED7122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14:paraId="361A0E67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14:paraId="20A75239" w14:textId="77777777"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4E0A0F27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72F418B7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965249C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14:paraId="583A3F86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DA3E320" w14:textId="77777777"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34D2E99" w14:textId="77777777"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301739B" w14:textId="77777777"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9BCDAD9" w14:textId="77777777"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6D2492FE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14:paraId="2F280426" w14:textId="77777777"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lastRenderedPageBreak/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2D33F29C" w14:textId="77777777"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3CEF051E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A41D73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0B0A9E8C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1710533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57E15309" w14:textId="77777777"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7A3B747B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14:paraId="55F08852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07AA9286" w14:textId="77777777"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35C3E543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3F193A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14:paraId="0AB79067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F2B7A16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1F78074" w14:textId="77777777"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0F07892E" w14:textId="77777777"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F26758B" w14:textId="77777777"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781914" w14:textId="77777777"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27670E53" w14:textId="77777777"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379D5BF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ADD2BEE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01EB1B36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37FA09D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2417124" w14:textId="77777777"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39E5535" w14:textId="77777777"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E47FC" w14:textId="77777777" w:rsidR="00777FD9" w:rsidRDefault="00777FD9" w:rsidP="0038231F">
      <w:pPr>
        <w:spacing w:after="0" w:line="240" w:lineRule="auto"/>
      </w:pPr>
      <w:r>
        <w:separator/>
      </w:r>
    </w:p>
  </w:endnote>
  <w:endnote w:type="continuationSeparator" w:id="0">
    <w:p w14:paraId="40738AA6" w14:textId="77777777" w:rsidR="00777FD9" w:rsidRDefault="00777F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277FC" w14:textId="77777777" w:rsidR="00D114B3" w:rsidRDefault="00D114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D450D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DCEEA14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89FE1" w14:textId="77777777" w:rsidR="00D114B3" w:rsidRDefault="00D114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B423E" w14:textId="77777777" w:rsidR="00777FD9" w:rsidRDefault="00777FD9" w:rsidP="0038231F">
      <w:pPr>
        <w:spacing w:after="0" w:line="240" w:lineRule="auto"/>
      </w:pPr>
      <w:r>
        <w:separator/>
      </w:r>
    </w:p>
  </w:footnote>
  <w:footnote w:type="continuationSeparator" w:id="0">
    <w:p w14:paraId="3BEDF0EA" w14:textId="77777777" w:rsidR="00777FD9" w:rsidRDefault="00777F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42226" w14:textId="77777777" w:rsidR="00D114B3" w:rsidRDefault="00D114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9E90B" w14:textId="77777777" w:rsidR="00D114B3" w:rsidRDefault="00D114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2E6AE" w14:textId="77777777" w:rsidR="00D114B3" w:rsidRDefault="00D114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453"/>
    <w:rsid w:val="00023477"/>
    <w:rsid w:val="000247FF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B7453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77FD9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95D34"/>
    <w:rsid w:val="00CD0851"/>
    <w:rsid w:val="00D114B3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22D6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5EE1E"/>
  <w15:docId w15:val="{34CAA5B7-DAD3-41BB-B27B-A5D925A8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WIE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4424D-5043-4639-92F6-89D9238D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cp:lastModifiedBy>Zamówienia</cp:lastModifiedBy>
  <cp:revision>2</cp:revision>
  <cp:lastPrinted>2016-07-26T10:32:00Z</cp:lastPrinted>
  <dcterms:created xsi:type="dcterms:W3CDTF">2019-09-30T09:41:00Z</dcterms:created>
  <dcterms:modified xsi:type="dcterms:W3CDTF">2019-09-30T09:41:00Z</dcterms:modified>
</cp:coreProperties>
</file>